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A032" w14:textId="4011085B" w:rsidR="00F64DF7" w:rsidRPr="00E60066" w:rsidRDefault="00A25535" w:rsidP="00F64DF7">
      <w:pPr>
        <w:rPr>
          <w:b/>
          <w:bCs/>
          <w:sz w:val="36"/>
          <w:szCs w:val="36"/>
        </w:rPr>
      </w:pPr>
      <w:r w:rsidRPr="125F70D9">
        <w:rPr>
          <w:b/>
          <w:bCs/>
          <w:sz w:val="36"/>
          <w:szCs w:val="36"/>
        </w:rPr>
        <w:t>Tilbudsbrev</w:t>
      </w:r>
    </w:p>
    <w:p w14:paraId="2E3807B5" w14:textId="77777777" w:rsidR="00A25535" w:rsidRDefault="00A25535" w:rsidP="00F64DF7">
      <w:pPr>
        <w:rPr>
          <w:sz w:val="28"/>
          <w:szCs w:val="28"/>
        </w:rPr>
      </w:pPr>
    </w:p>
    <w:p w14:paraId="0D151129" w14:textId="60BB0695" w:rsidR="0005475F" w:rsidRPr="0005475F" w:rsidRDefault="00DF39C8" w:rsidP="0005475F">
      <w:pPr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Rammeavtale</w:t>
      </w:r>
      <w:r w:rsidR="00E60066" w:rsidRPr="00547E60">
        <w:rPr>
          <w:kern w:val="28"/>
          <w:sz w:val="28"/>
          <w:szCs w:val="28"/>
        </w:rPr>
        <w:t xml:space="preserve"> for </w:t>
      </w:r>
      <w:r w:rsidR="0005475F">
        <w:rPr>
          <w:kern w:val="28"/>
          <w:sz w:val="28"/>
          <w:szCs w:val="28"/>
        </w:rPr>
        <w:t>k</w:t>
      </w:r>
      <w:r w:rsidR="0005475F" w:rsidRPr="0005475F">
        <w:rPr>
          <w:kern w:val="28"/>
          <w:sz w:val="28"/>
          <w:szCs w:val="28"/>
        </w:rPr>
        <w:t>ontroll av brannalarmanlegg, nødlysanlegg og røykluker for områdene Jåttå, Rogaland og Agder</w:t>
      </w:r>
    </w:p>
    <w:p w14:paraId="640F3E27" w14:textId="7C40025F" w:rsidR="007D3B5A" w:rsidRDefault="007D3B5A" w:rsidP="00E518A7">
      <w:pPr>
        <w:rPr>
          <w:kern w:val="28"/>
          <w:sz w:val="28"/>
          <w:szCs w:val="28"/>
        </w:rPr>
      </w:pPr>
    </w:p>
    <w:p w14:paraId="17D1CCA4" w14:textId="09C3D4A0" w:rsidR="125F70D9" w:rsidRDefault="125F70D9" w:rsidP="125F70D9">
      <w:pPr>
        <w:rPr>
          <w:sz w:val="28"/>
          <w:szCs w:val="28"/>
        </w:rPr>
      </w:pPr>
    </w:p>
    <w:p w14:paraId="3106FDA6" w14:textId="0D05C964" w:rsidR="43691165" w:rsidRDefault="43691165" w:rsidP="125F70D9">
      <w:pPr>
        <w:rPr>
          <w:sz w:val="28"/>
          <w:szCs w:val="28"/>
        </w:rPr>
      </w:pPr>
      <w:r w:rsidRPr="125F70D9">
        <w:rPr>
          <w:sz w:val="28"/>
          <w:szCs w:val="28"/>
        </w:rPr>
        <w:t>Avtalenummer R01</w:t>
      </w:r>
      <w:r w:rsidR="0005475F">
        <w:rPr>
          <w:sz w:val="28"/>
          <w:szCs w:val="28"/>
        </w:rPr>
        <w:t>862</w:t>
      </w:r>
      <w:r w:rsidRPr="125F70D9">
        <w:rPr>
          <w:sz w:val="28"/>
          <w:szCs w:val="28"/>
        </w:rPr>
        <w:t>.</w:t>
      </w:r>
    </w:p>
    <w:p w14:paraId="72E1FFD6" w14:textId="5F801402" w:rsidR="00940E98" w:rsidRDefault="00940E98" w:rsidP="2A6355F8">
      <w:pPr>
        <w:rPr>
          <w:rFonts w:cs="Arial"/>
          <w:b/>
          <w:bCs/>
          <w:sz w:val="28"/>
          <w:szCs w:val="28"/>
        </w:rPr>
      </w:pPr>
    </w:p>
    <w:p w14:paraId="4FA27B6C" w14:textId="22D76DB6" w:rsidR="125F70D9" w:rsidRDefault="125F70D9" w:rsidP="125F70D9">
      <w:pPr>
        <w:rPr>
          <w:sz w:val="28"/>
          <w:szCs w:val="28"/>
        </w:rPr>
      </w:pPr>
    </w:p>
    <w:p w14:paraId="300ED566" w14:textId="42B4E557" w:rsidR="00A25535" w:rsidRPr="00F45270" w:rsidRDefault="00A25535" w:rsidP="00F45270">
      <w:pPr>
        <w:pStyle w:val="Listeavsnitt"/>
        <w:numPr>
          <w:ilvl w:val="0"/>
          <w:numId w:val="11"/>
        </w:numPr>
        <w:rPr>
          <w:sz w:val="28"/>
          <w:szCs w:val="28"/>
        </w:rPr>
      </w:pPr>
      <w:r w:rsidRPr="00F45270">
        <w:rPr>
          <w:sz w:val="28"/>
          <w:szCs w:val="28"/>
        </w:rPr>
        <w:t>Tilbudsbekreftelse</w:t>
      </w:r>
    </w:p>
    <w:p w14:paraId="7134730F" w14:textId="77777777" w:rsidR="00A25535" w:rsidRDefault="00A25535" w:rsidP="00F64DF7">
      <w:pPr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14:paraId="24FCC414" w14:textId="77777777" w:rsidTr="00F77008">
        <w:trPr>
          <w:trHeight w:val="53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5A90B43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Tilbyders firmanavn:</w:t>
            </w:r>
          </w:p>
          <w:p w14:paraId="44CB62C9" w14:textId="6FE740AC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05B0AC97" w14:textId="77777777" w:rsidTr="000B27A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91F864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Adresse:</w:t>
            </w:r>
          </w:p>
          <w:p w14:paraId="0FFAEA7E" w14:textId="1121B7B9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1342C3A" w14:textId="77777777" w:rsidTr="000B27A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356E5E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Postnummer / sted:</w:t>
            </w:r>
          </w:p>
          <w:p w14:paraId="65D9D773" w14:textId="5BF2F968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Default="00A25535">
            <w:pPr>
              <w:rPr>
                <w:lang w:eastAsia="en-US"/>
              </w:rPr>
            </w:pPr>
          </w:p>
        </w:tc>
      </w:tr>
      <w:tr w:rsidR="007C15D1" w14:paraId="7CB4BC06" w14:textId="77777777" w:rsidTr="0082448C">
        <w:trPr>
          <w:trHeight w:val="7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1CC98D" w14:textId="4E13CDF2" w:rsidR="007C15D1" w:rsidRPr="00AC1E41" w:rsidRDefault="007C15D1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Mailadresse for ordremottak</w:t>
            </w:r>
            <w:r w:rsidR="0026541B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D85A" w14:textId="77777777" w:rsidR="007C15D1" w:rsidRDefault="007C15D1">
            <w:pPr>
              <w:rPr>
                <w:lang w:eastAsia="en-US"/>
              </w:rPr>
            </w:pPr>
          </w:p>
        </w:tc>
      </w:tr>
      <w:tr w:rsidR="00A25535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Kontaktperson for tilbudet:</w:t>
            </w:r>
          </w:p>
          <w:p w14:paraId="69917885" w14:textId="07BE573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Telefon:</w:t>
            </w:r>
          </w:p>
          <w:p w14:paraId="3C39BF38" w14:textId="349A3E2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E-postadresse:</w:t>
            </w:r>
          </w:p>
          <w:p w14:paraId="1931312B" w14:textId="268ED19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Default="00A25535">
            <w:pPr>
              <w:rPr>
                <w:lang w:eastAsia="en-US"/>
              </w:rPr>
            </w:pPr>
          </w:p>
        </w:tc>
      </w:tr>
    </w:tbl>
    <w:p w14:paraId="0451C47D" w14:textId="422B3595" w:rsidR="00ED070A" w:rsidRPr="00BD2578" w:rsidRDefault="00ED070A" w:rsidP="00BD2578">
      <w:pPr>
        <w:rPr>
          <w:sz w:val="28"/>
          <w:szCs w:val="28"/>
        </w:rPr>
      </w:pPr>
    </w:p>
    <w:p w14:paraId="222FCB81" w14:textId="6F3828FB" w:rsidR="00F45270" w:rsidRDefault="00F45270" w:rsidP="00652DBA">
      <w:pPr>
        <w:pStyle w:val="Listeavsnitt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Avvik og f</w:t>
      </w:r>
      <w:r w:rsidRPr="00F45270">
        <w:rPr>
          <w:sz w:val="28"/>
          <w:szCs w:val="28"/>
        </w:rPr>
        <w:t>orbehold til konkurransegrunnlaget</w:t>
      </w:r>
    </w:p>
    <w:p w14:paraId="1E9EE6F6" w14:textId="77777777" w:rsidR="00F45270" w:rsidRDefault="00F45270" w:rsidP="00F45270">
      <w:pPr>
        <w:rPr>
          <w:sz w:val="28"/>
          <w:szCs w:val="28"/>
        </w:rPr>
      </w:pPr>
    </w:p>
    <w:p w14:paraId="510F2FB3" w14:textId="77777777" w:rsidR="00F45270" w:rsidRPr="00AC1E41" w:rsidRDefault="00BF6062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 xml:space="preserve">Leverandør har ingen avvik/forbehold til konkurransegrunnlaget. </w:t>
      </w:r>
    </w:p>
    <w:p w14:paraId="4EA5D90B" w14:textId="6A013190" w:rsidR="00F45270" w:rsidRPr="00AC1E41" w:rsidRDefault="00BF6062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>Leverandør følgende avvik/forbehold til konkurransegrunnlaget (</w:t>
      </w:r>
      <w:r w:rsidR="00603083">
        <w:rPr>
          <w:rFonts w:asciiTheme="majorHAnsi" w:hAnsiTheme="majorHAnsi" w:cstheme="majorHAnsi"/>
          <w:sz w:val="22"/>
          <w:szCs w:val="22"/>
        </w:rPr>
        <w:t>f</w:t>
      </w:r>
      <w:r w:rsidR="00F45270" w:rsidRPr="00AC1E41">
        <w:rPr>
          <w:rFonts w:asciiTheme="majorHAnsi" w:hAnsiTheme="majorHAnsi" w:cstheme="majorHAnsi"/>
          <w:sz w:val="22"/>
          <w:szCs w:val="22"/>
        </w:rPr>
        <w:t>yll inn i tabellen under):</w:t>
      </w:r>
    </w:p>
    <w:p w14:paraId="4B844DDE" w14:textId="77777777" w:rsidR="00F45270" w:rsidRPr="00207E7D" w:rsidRDefault="00F45270" w:rsidP="00F4527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207E7D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2D6AF63D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lastRenderedPageBreak/>
              <w:t>Henvisning til dokument/bestemmelse</w:t>
            </w:r>
            <w:r w:rsidR="00834ACE">
              <w:rPr>
                <w:b/>
              </w:rPr>
              <w:t xml:space="preserve"> (sidetall</w:t>
            </w:r>
            <w:r w:rsidR="00474360">
              <w:rPr>
                <w:b/>
              </w:rPr>
              <w:t xml:space="preserve"> og punktnummer)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Konsekvenser for ytelsen (pris, risiko, fremdrift mv.)</w:t>
            </w:r>
          </w:p>
        </w:tc>
      </w:tr>
      <w:tr w:rsidR="00F45270" w:rsidRPr="00207E7D" w14:paraId="0CECD2BF" w14:textId="77777777" w:rsidTr="00F45270">
        <w:tc>
          <w:tcPr>
            <w:tcW w:w="2268" w:type="dxa"/>
          </w:tcPr>
          <w:p w14:paraId="75572285" w14:textId="77777777" w:rsidR="00F45270" w:rsidRPr="00207E7D" w:rsidRDefault="00F45270" w:rsidP="00BB1506"/>
        </w:tc>
        <w:tc>
          <w:tcPr>
            <w:tcW w:w="2317" w:type="dxa"/>
          </w:tcPr>
          <w:p w14:paraId="2AD42EE5" w14:textId="77777777" w:rsidR="00F45270" w:rsidRPr="00207E7D" w:rsidRDefault="00F45270" w:rsidP="00BB1506"/>
        </w:tc>
        <w:tc>
          <w:tcPr>
            <w:tcW w:w="2413" w:type="dxa"/>
          </w:tcPr>
          <w:p w14:paraId="2917D44B" w14:textId="77777777" w:rsidR="00F45270" w:rsidRPr="00207E7D" w:rsidRDefault="00F45270" w:rsidP="00BB1506"/>
        </w:tc>
        <w:tc>
          <w:tcPr>
            <w:tcW w:w="2347" w:type="dxa"/>
          </w:tcPr>
          <w:p w14:paraId="12381791" w14:textId="77777777" w:rsidR="00F45270" w:rsidRPr="00207E7D" w:rsidRDefault="00F45270" w:rsidP="00BB1506"/>
        </w:tc>
      </w:tr>
      <w:tr w:rsidR="00F45270" w:rsidRPr="00207E7D" w14:paraId="7934B006" w14:textId="77777777" w:rsidTr="00F45270">
        <w:tc>
          <w:tcPr>
            <w:tcW w:w="2268" w:type="dxa"/>
          </w:tcPr>
          <w:p w14:paraId="745D9E49" w14:textId="77777777" w:rsidR="00F45270" w:rsidRPr="00207E7D" w:rsidRDefault="00F45270" w:rsidP="00BB1506"/>
        </w:tc>
        <w:tc>
          <w:tcPr>
            <w:tcW w:w="2317" w:type="dxa"/>
          </w:tcPr>
          <w:p w14:paraId="468E3980" w14:textId="77777777" w:rsidR="00F45270" w:rsidRPr="00207E7D" w:rsidRDefault="00F45270" w:rsidP="00BB1506"/>
        </w:tc>
        <w:tc>
          <w:tcPr>
            <w:tcW w:w="2413" w:type="dxa"/>
          </w:tcPr>
          <w:p w14:paraId="5940BB64" w14:textId="77777777" w:rsidR="00F45270" w:rsidRPr="00207E7D" w:rsidRDefault="00F45270" w:rsidP="00BB1506"/>
        </w:tc>
        <w:tc>
          <w:tcPr>
            <w:tcW w:w="2347" w:type="dxa"/>
          </w:tcPr>
          <w:p w14:paraId="2361C7A4" w14:textId="77777777" w:rsidR="00F45270" w:rsidRPr="00207E7D" w:rsidRDefault="00F45270" w:rsidP="00BB1506"/>
        </w:tc>
      </w:tr>
      <w:tr w:rsidR="00F45270" w:rsidRPr="00207E7D" w14:paraId="167508FE" w14:textId="77777777" w:rsidTr="00F45270">
        <w:tc>
          <w:tcPr>
            <w:tcW w:w="2268" w:type="dxa"/>
          </w:tcPr>
          <w:p w14:paraId="7551C106" w14:textId="77777777" w:rsidR="00F45270" w:rsidRPr="00207E7D" w:rsidRDefault="00F45270" w:rsidP="00BB1506"/>
        </w:tc>
        <w:tc>
          <w:tcPr>
            <w:tcW w:w="2317" w:type="dxa"/>
          </w:tcPr>
          <w:p w14:paraId="5C670448" w14:textId="77777777" w:rsidR="00F45270" w:rsidRPr="00207E7D" w:rsidRDefault="00F45270" w:rsidP="00BB1506"/>
        </w:tc>
        <w:tc>
          <w:tcPr>
            <w:tcW w:w="2413" w:type="dxa"/>
          </w:tcPr>
          <w:p w14:paraId="771C16CB" w14:textId="77777777" w:rsidR="00F45270" w:rsidRPr="00207E7D" w:rsidRDefault="00F45270" w:rsidP="00BB1506"/>
        </w:tc>
        <w:tc>
          <w:tcPr>
            <w:tcW w:w="2347" w:type="dxa"/>
          </w:tcPr>
          <w:p w14:paraId="0BA36562" w14:textId="77777777" w:rsidR="00F45270" w:rsidRPr="00207E7D" w:rsidRDefault="00F45270" w:rsidP="00BB1506"/>
        </w:tc>
      </w:tr>
      <w:tr w:rsidR="00F45270" w:rsidRPr="00207E7D" w14:paraId="00F78D5F" w14:textId="77777777" w:rsidTr="00F45270">
        <w:tc>
          <w:tcPr>
            <w:tcW w:w="2268" w:type="dxa"/>
          </w:tcPr>
          <w:p w14:paraId="22E6A814" w14:textId="77777777" w:rsidR="00F45270" w:rsidRPr="00207E7D" w:rsidRDefault="00F45270" w:rsidP="00BB1506"/>
        </w:tc>
        <w:tc>
          <w:tcPr>
            <w:tcW w:w="2317" w:type="dxa"/>
          </w:tcPr>
          <w:p w14:paraId="05CADCC3" w14:textId="77777777" w:rsidR="00F45270" w:rsidRPr="00207E7D" w:rsidRDefault="00F45270" w:rsidP="00BB1506"/>
        </w:tc>
        <w:tc>
          <w:tcPr>
            <w:tcW w:w="2413" w:type="dxa"/>
          </w:tcPr>
          <w:p w14:paraId="5283E1FB" w14:textId="77777777" w:rsidR="00F45270" w:rsidRPr="00207E7D" w:rsidRDefault="00F45270" w:rsidP="00BB1506"/>
        </w:tc>
        <w:tc>
          <w:tcPr>
            <w:tcW w:w="2347" w:type="dxa"/>
          </w:tcPr>
          <w:p w14:paraId="28813C6B" w14:textId="77777777" w:rsidR="00F45270" w:rsidRPr="00207E7D" w:rsidRDefault="00F45270" w:rsidP="00BB1506"/>
        </w:tc>
      </w:tr>
    </w:tbl>
    <w:p w14:paraId="688C8C19" w14:textId="38A83D52" w:rsidR="125F70D9" w:rsidRDefault="0030784C" w:rsidP="125F70D9">
      <w:pPr>
        <w:rPr>
          <w:i/>
          <w:iCs/>
          <w:sz w:val="16"/>
          <w:szCs w:val="16"/>
        </w:rPr>
      </w:pPr>
      <w:r w:rsidRPr="125F70D9">
        <w:rPr>
          <w:i/>
          <w:iCs/>
          <w:sz w:val="16"/>
          <w:szCs w:val="16"/>
        </w:rPr>
        <w:t>NB – Avvik</w:t>
      </w:r>
      <w:r w:rsidR="009C163C">
        <w:rPr>
          <w:i/>
          <w:iCs/>
          <w:sz w:val="16"/>
          <w:szCs w:val="16"/>
        </w:rPr>
        <w:t xml:space="preserve">/ </w:t>
      </w:r>
      <w:r w:rsidR="0005475F">
        <w:rPr>
          <w:i/>
          <w:iCs/>
          <w:sz w:val="16"/>
          <w:szCs w:val="16"/>
        </w:rPr>
        <w:t xml:space="preserve">forbehold </w:t>
      </w:r>
      <w:r w:rsidR="0005475F" w:rsidRPr="125F70D9">
        <w:rPr>
          <w:i/>
          <w:iCs/>
          <w:sz w:val="16"/>
          <w:szCs w:val="16"/>
        </w:rPr>
        <w:t>kan</w:t>
      </w:r>
      <w:r w:rsidR="00031A3A" w:rsidRPr="125F70D9">
        <w:rPr>
          <w:i/>
          <w:iCs/>
          <w:sz w:val="16"/>
          <w:szCs w:val="16"/>
        </w:rPr>
        <w:t xml:space="preserve"> medføre avvisning av tilbudet</w:t>
      </w:r>
    </w:p>
    <w:p w14:paraId="6E960CF4" w14:textId="7036B0A5" w:rsidR="125F70D9" w:rsidRDefault="125F70D9" w:rsidP="1C1B8BFC">
      <w:pPr>
        <w:rPr>
          <w:i/>
          <w:iCs/>
          <w:sz w:val="16"/>
          <w:szCs w:val="16"/>
        </w:rPr>
      </w:pPr>
    </w:p>
    <w:p w14:paraId="44485BD4" w14:textId="2EE2A260" w:rsidR="1C1B8BFC" w:rsidRDefault="1C1B8BFC" w:rsidP="1C1B8BFC">
      <w:pPr>
        <w:rPr>
          <w:i/>
          <w:iCs/>
          <w:sz w:val="16"/>
          <w:szCs w:val="16"/>
        </w:rPr>
      </w:pPr>
    </w:p>
    <w:p w14:paraId="1516F451" w14:textId="6D28C43C" w:rsidR="1C1B8BFC" w:rsidRDefault="1C1B8BFC" w:rsidP="1C1B8BFC">
      <w:pPr>
        <w:rPr>
          <w:i/>
          <w:iCs/>
          <w:sz w:val="16"/>
          <w:szCs w:val="16"/>
        </w:rPr>
      </w:pPr>
    </w:p>
    <w:p w14:paraId="5A3609DE" w14:textId="114E5027" w:rsidR="00652DBA" w:rsidRDefault="64D8D3E4" w:rsidP="1C1B8BFC">
      <w:pPr>
        <w:pStyle w:val="Listeavsnitt"/>
        <w:numPr>
          <w:ilvl w:val="0"/>
          <w:numId w:val="11"/>
        </w:numPr>
        <w:spacing w:line="259" w:lineRule="auto"/>
        <w:rPr>
          <w:sz w:val="28"/>
          <w:szCs w:val="28"/>
        </w:rPr>
      </w:pPr>
      <w:r w:rsidRPr="1C1B8BFC">
        <w:rPr>
          <w:sz w:val="28"/>
          <w:szCs w:val="28"/>
        </w:rPr>
        <w:t xml:space="preserve">Eventuell </w:t>
      </w:r>
      <w:r w:rsidR="00652DBA" w:rsidRPr="1C1B8BFC">
        <w:rPr>
          <w:sz w:val="28"/>
          <w:szCs w:val="28"/>
        </w:rPr>
        <w:t>tilleggs</w:t>
      </w:r>
      <w:r w:rsidRPr="1C1B8BFC">
        <w:rPr>
          <w:sz w:val="28"/>
          <w:szCs w:val="28"/>
        </w:rPr>
        <w:t>informasjon</w:t>
      </w:r>
    </w:p>
    <w:tbl>
      <w:tblPr>
        <w:tblStyle w:val="Tabellrutenett"/>
        <w:tblW w:w="9543" w:type="dxa"/>
        <w:tblInd w:w="-5" w:type="dxa"/>
        <w:tblLook w:val="04A0" w:firstRow="1" w:lastRow="0" w:firstColumn="1" w:lastColumn="0" w:noHBand="0" w:noVBand="1"/>
      </w:tblPr>
      <w:tblGrid>
        <w:gridCol w:w="9543"/>
      </w:tblGrid>
      <w:tr w:rsidR="00652DBA" w14:paraId="79EB7D17" w14:textId="77777777" w:rsidTr="009C163C">
        <w:trPr>
          <w:trHeight w:val="1706"/>
        </w:trPr>
        <w:tc>
          <w:tcPr>
            <w:tcW w:w="9543" w:type="dxa"/>
          </w:tcPr>
          <w:p w14:paraId="2C23F144" w14:textId="77777777" w:rsidR="00652DBA" w:rsidRDefault="00652DBA" w:rsidP="00652DBA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</w:tbl>
    <w:p w14:paraId="438062EB" w14:textId="77777777" w:rsidR="00652DBA" w:rsidRDefault="00652DBA" w:rsidP="00652DBA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13F7D9E7" w14:textId="39B96D71" w:rsidR="356603DA" w:rsidRDefault="356603DA" w:rsidP="1C1B8BFC">
      <w:pPr>
        <w:pStyle w:val="Listeavsnitt"/>
        <w:numPr>
          <w:ilvl w:val="0"/>
          <w:numId w:val="11"/>
        </w:numPr>
        <w:spacing w:line="259" w:lineRule="auto"/>
        <w:rPr>
          <w:sz w:val="28"/>
          <w:szCs w:val="28"/>
        </w:rPr>
      </w:pPr>
      <w:r w:rsidRPr="1C1B8BFC">
        <w:rPr>
          <w:sz w:val="28"/>
          <w:szCs w:val="28"/>
        </w:rPr>
        <w:t>Underleverandører</w:t>
      </w:r>
      <w:r>
        <w:br/>
      </w:r>
    </w:p>
    <w:tbl>
      <w:tblPr>
        <w:tblStyle w:val="Tabellrutenett"/>
        <w:tblW w:w="0" w:type="auto"/>
        <w:tblLook w:val="06A0" w:firstRow="1" w:lastRow="0" w:firstColumn="1" w:lastColumn="0" w:noHBand="1" w:noVBand="1"/>
      </w:tblPr>
      <w:tblGrid>
        <w:gridCol w:w="5477"/>
        <w:gridCol w:w="3868"/>
      </w:tblGrid>
      <w:tr w:rsidR="1C1B8BFC" w14:paraId="0EEC7C98" w14:textId="77777777" w:rsidTr="1C1B8BFC">
        <w:trPr>
          <w:trHeight w:val="300"/>
        </w:trPr>
        <w:tc>
          <w:tcPr>
            <w:tcW w:w="5550" w:type="dxa"/>
            <w:shd w:val="clear" w:color="auto" w:fill="F2F2F2" w:themeFill="background1" w:themeFillShade="F2"/>
          </w:tcPr>
          <w:p w14:paraId="1EEF2027" w14:textId="47CB9860" w:rsidR="356603DA" w:rsidRDefault="356603DA" w:rsidP="1C1B8BFC">
            <w:pPr>
              <w:spacing w:line="259" w:lineRule="auto"/>
              <w:rPr>
                <w:b/>
                <w:bCs/>
              </w:rPr>
            </w:pPr>
            <w:r w:rsidRPr="1C1B8BFC">
              <w:rPr>
                <w:b/>
                <w:bCs/>
              </w:rPr>
              <w:t>Firmanavn</w:t>
            </w:r>
          </w:p>
        </w:tc>
        <w:tc>
          <w:tcPr>
            <w:tcW w:w="3920" w:type="dxa"/>
            <w:shd w:val="clear" w:color="auto" w:fill="F2F2F2" w:themeFill="background1" w:themeFillShade="F2"/>
          </w:tcPr>
          <w:p w14:paraId="572A6AF0" w14:textId="2752F97F" w:rsidR="356603DA" w:rsidRDefault="356603DA" w:rsidP="1C1B8BFC">
            <w:pPr>
              <w:spacing w:line="259" w:lineRule="auto"/>
              <w:rPr>
                <w:b/>
                <w:bCs/>
              </w:rPr>
            </w:pPr>
            <w:r w:rsidRPr="1C1B8BFC">
              <w:rPr>
                <w:b/>
                <w:bCs/>
              </w:rPr>
              <w:t>Org.nr.</w:t>
            </w:r>
          </w:p>
        </w:tc>
      </w:tr>
      <w:tr w:rsidR="1C1B8BFC" w14:paraId="2FC4D162" w14:textId="77777777" w:rsidTr="1C1B8BFC">
        <w:trPr>
          <w:trHeight w:val="300"/>
        </w:trPr>
        <w:tc>
          <w:tcPr>
            <w:tcW w:w="5550" w:type="dxa"/>
          </w:tcPr>
          <w:p w14:paraId="6EE285D7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  <w:tc>
          <w:tcPr>
            <w:tcW w:w="3920" w:type="dxa"/>
          </w:tcPr>
          <w:p w14:paraId="3C3FA0AC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</w:tr>
      <w:tr w:rsidR="1C1B8BFC" w14:paraId="19FD9C0F" w14:textId="77777777" w:rsidTr="1C1B8BFC">
        <w:trPr>
          <w:trHeight w:val="300"/>
        </w:trPr>
        <w:tc>
          <w:tcPr>
            <w:tcW w:w="5550" w:type="dxa"/>
          </w:tcPr>
          <w:p w14:paraId="4F01C00C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  <w:tc>
          <w:tcPr>
            <w:tcW w:w="3920" w:type="dxa"/>
          </w:tcPr>
          <w:p w14:paraId="69F13595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</w:tr>
    </w:tbl>
    <w:p w14:paraId="589EFB49" w14:textId="294E1787" w:rsidR="1C1B8BFC" w:rsidRDefault="1C1B8BFC" w:rsidP="1C1B8BFC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60AC808C" w14:textId="04FD152D" w:rsidR="0007381F" w:rsidRDefault="007F6B68" w:rsidP="007F6B68">
      <w:pPr>
        <w:pStyle w:val="Listeavsnitt"/>
        <w:numPr>
          <w:ilvl w:val="0"/>
          <w:numId w:val="11"/>
        </w:num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Signatur</w:t>
      </w:r>
    </w:p>
    <w:p w14:paraId="68EAB846" w14:textId="77EA59FF" w:rsidR="00BD2578" w:rsidRPr="007F6B68" w:rsidRDefault="00D80A07" w:rsidP="00BD2578">
      <w:pPr>
        <w:pStyle w:val="Listeavsnitt"/>
        <w:spacing w:line="259" w:lineRule="auto"/>
        <w:ind w:left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/>
      </w:r>
      <w:r w:rsidR="00BD2578" w:rsidRPr="007F6B68">
        <w:rPr>
          <w:rFonts w:asciiTheme="majorHAnsi" w:hAnsiTheme="majorHAnsi" w:cstheme="majorHAnsi"/>
          <w:sz w:val="22"/>
          <w:szCs w:val="22"/>
        </w:rPr>
        <w:t>Vi inngir med dette tilbud i ovennevnte konkurranse og bekrefter at vi vedstår oss tilbudet til utløpet av vedståelsesfristen oppgitt i konkurransegrunnlaget.</w:t>
      </w:r>
    </w:p>
    <w:p w14:paraId="3E7CFB93" w14:textId="77777777" w:rsidR="00BD2578" w:rsidRDefault="00BD2578" w:rsidP="00BD2578">
      <w:pPr>
        <w:pStyle w:val="Listeavsnitt"/>
        <w:spacing w:line="259" w:lineRule="auto"/>
        <w:ind w:left="0"/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BD2578" w14:paraId="319E00FA" w14:textId="77777777" w:rsidTr="00342A68">
        <w:tc>
          <w:tcPr>
            <w:tcW w:w="3964" w:type="dxa"/>
          </w:tcPr>
          <w:p w14:paraId="589C1248" w14:textId="52994ED1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  <w:r w:rsidRPr="00FC093E">
              <w:rPr>
                <w:rFonts w:asciiTheme="majorHAnsi" w:hAnsiTheme="majorHAnsi" w:cstheme="majorHAnsi"/>
                <w:sz w:val="22"/>
                <w:szCs w:val="22"/>
              </w:rPr>
              <w:t>Sted/ dato</w:t>
            </w:r>
            <w:r w:rsidR="00FC093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5381" w:type="dxa"/>
          </w:tcPr>
          <w:p w14:paraId="767640B9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  <w:tr w:rsidR="00BD2578" w14:paraId="03C3C722" w14:textId="77777777" w:rsidTr="00342A68">
        <w:tc>
          <w:tcPr>
            <w:tcW w:w="3964" w:type="dxa"/>
          </w:tcPr>
          <w:p w14:paraId="159855C2" w14:textId="2C794720" w:rsidR="00BD2578" w:rsidRDefault="00FC093E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  <w:r w:rsidRPr="007F6B68">
              <w:rPr>
                <w:rFonts w:asciiTheme="majorHAnsi" w:hAnsiTheme="majorHAnsi" w:cstheme="majorHAnsi"/>
                <w:sz w:val="22"/>
                <w:szCs w:val="22"/>
              </w:rPr>
              <w:t>Navn: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1" w:type="dxa"/>
          </w:tcPr>
          <w:p w14:paraId="101EAC47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  <w:tr w:rsidR="00BD2578" w14:paraId="2DA2831A" w14:textId="77777777" w:rsidTr="00342A68">
        <w:tc>
          <w:tcPr>
            <w:tcW w:w="3964" w:type="dxa"/>
          </w:tcPr>
          <w:p w14:paraId="08BB24B1" w14:textId="2D7C0B29" w:rsidR="00BD2578" w:rsidRDefault="00FC093E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  <w:r w:rsidRPr="007F6B68">
              <w:rPr>
                <w:rFonts w:asciiTheme="majorHAnsi" w:hAnsiTheme="majorHAnsi" w:cstheme="majorHAnsi"/>
                <w:sz w:val="22"/>
                <w:szCs w:val="22"/>
              </w:rPr>
              <w:t>Tittel:</w:t>
            </w:r>
          </w:p>
        </w:tc>
        <w:tc>
          <w:tcPr>
            <w:tcW w:w="5381" w:type="dxa"/>
          </w:tcPr>
          <w:p w14:paraId="0E7B5CC4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  <w:tr w:rsidR="00BD2578" w14:paraId="015220F7" w14:textId="77777777" w:rsidTr="00342A68">
        <w:tc>
          <w:tcPr>
            <w:tcW w:w="3964" w:type="dxa"/>
          </w:tcPr>
          <w:p w14:paraId="6F8BA1EC" w14:textId="29D1FD2C" w:rsidR="00BD2578" w:rsidRPr="007F6B68" w:rsidRDefault="00FC093E" w:rsidP="00BD2578">
            <w:pPr>
              <w:pStyle w:val="Listeavsnitt"/>
              <w:spacing w:line="259" w:lineRule="auto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  <w:r w:rsidRPr="007F6B68">
              <w:rPr>
                <w:rFonts w:asciiTheme="majorHAnsi" w:hAnsiTheme="majorHAnsi" w:cstheme="majorHAnsi"/>
                <w:sz w:val="22"/>
                <w:szCs w:val="22"/>
              </w:rPr>
              <w:t>Signatur</w:t>
            </w:r>
            <w:r w:rsidR="00CA24C2" w:rsidRPr="007F6B6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4E8C4341" w14:textId="23CB468F" w:rsidR="00CA24C2" w:rsidRPr="00D80A07" w:rsidRDefault="00CA24C2" w:rsidP="00BD2578">
            <w:pPr>
              <w:pStyle w:val="Listeavsnitt"/>
              <w:spacing w:line="259" w:lineRule="auto"/>
              <w:ind w:left="0"/>
              <w:rPr>
                <w:i/>
                <w:iCs/>
                <w:sz w:val="16"/>
                <w:szCs w:val="16"/>
              </w:rPr>
            </w:pPr>
            <w:r w:rsidRPr="00D80A07">
              <w:rPr>
                <w:i/>
                <w:iCs/>
                <w:sz w:val="16"/>
                <w:szCs w:val="16"/>
              </w:rPr>
              <w:t>Den som signerer på vegne av tilbyder, må ha prokura eller signaturfullmakt på at man har rett til å binde bedriften til tilbudet</w:t>
            </w:r>
            <w:r w:rsidR="00FB6591">
              <w:rPr>
                <w:i/>
                <w:iCs/>
                <w:sz w:val="16"/>
                <w:szCs w:val="16"/>
              </w:rPr>
              <w:t>.</w:t>
            </w:r>
            <w:r w:rsidRPr="00D80A07">
              <w:rPr>
                <w:i/>
                <w:iCs/>
                <w:sz w:val="16"/>
                <w:szCs w:val="16"/>
              </w:rPr>
              <w:t>. </w:t>
            </w:r>
          </w:p>
        </w:tc>
        <w:tc>
          <w:tcPr>
            <w:tcW w:w="5381" w:type="dxa"/>
          </w:tcPr>
          <w:p w14:paraId="75FCE10A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</w:tbl>
    <w:p w14:paraId="04F2927F" w14:textId="77777777" w:rsidR="00BD2578" w:rsidRDefault="00BD2578" w:rsidP="0007381F">
      <w:pPr>
        <w:pStyle w:val="Listeavsnitt"/>
        <w:spacing w:line="259" w:lineRule="auto"/>
        <w:ind w:left="0"/>
        <w:rPr>
          <w:sz w:val="28"/>
          <w:szCs w:val="28"/>
        </w:rPr>
      </w:pPr>
    </w:p>
    <w:sectPr w:rsidR="00BD2578" w:rsidSect="00443BB5">
      <w:headerReference w:type="default" r:id="rId12"/>
      <w:footerReference w:type="default" r:id="rId13"/>
      <w:footerReference w:type="first" r:id="rId14"/>
      <w:pgSz w:w="11899" w:h="16838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25BAA" w14:textId="77777777" w:rsidR="00BF6062" w:rsidRDefault="00BF6062">
      <w:r>
        <w:separator/>
      </w:r>
    </w:p>
  </w:endnote>
  <w:endnote w:type="continuationSeparator" w:id="0">
    <w:p w14:paraId="10AFCC88" w14:textId="77777777" w:rsidR="00BF6062" w:rsidRDefault="00BF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8223759"/>
      <w:docPartObj>
        <w:docPartGallery w:val="Page Numbers (Bottom of Page)"/>
        <w:docPartUnique/>
      </w:docPartObj>
    </w:sdtPr>
    <w:sdtEndPr/>
    <w:sdtContent>
      <w:p w14:paraId="0D9B293D" w14:textId="6E953809" w:rsidR="00B637E5" w:rsidRDefault="00B637E5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5CC269" w14:textId="77777777" w:rsidR="00B637E5" w:rsidRDefault="00B637E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5507258"/>
      <w:docPartObj>
        <w:docPartGallery w:val="Page Numbers (Bottom of Page)"/>
        <w:docPartUnique/>
      </w:docPartObj>
    </w:sdtPr>
    <w:sdtEndPr/>
    <w:sdtContent>
      <w:p w14:paraId="1A4E3E0B" w14:textId="4529ABB8" w:rsidR="00B637E5" w:rsidRDefault="00B637E5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FA21E3" w14:textId="77777777" w:rsidR="00B66668" w:rsidRDefault="00B6666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D14A4" w14:textId="77777777" w:rsidR="00BF6062" w:rsidRDefault="00BF6062">
      <w:r>
        <w:separator/>
      </w:r>
    </w:p>
  </w:footnote>
  <w:footnote w:type="continuationSeparator" w:id="0">
    <w:p w14:paraId="36645B55" w14:textId="77777777" w:rsidR="00BF6062" w:rsidRDefault="00BF6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5F941809" w:rsidR="006D250D" w:rsidRDefault="003C6BFC" w:rsidP="00471E1E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F6AF9F2" wp14:editId="4EC5E4C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5865" cy="273050"/>
              <wp:effectExtent l="0" t="0" r="0" b="12700"/>
              <wp:wrapNone/>
              <wp:docPr id="1" name="MSIPCM6ef545b89e28035f5e2f5a5b" descr="{&quot;HashCode&quot;:-1095433571,&quot;Height&quot;:841.0,&quot;Width&quot;:594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586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0BBB4C" w14:textId="74711B24" w:rsidR="003C6BFC" w:rsidRPr="003C6BFC" w:rsidRDefault="003C6BFC" w:rsidP="003C6BFC">
                          <w:pPr>
                            <w:spacing w:before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6AF9F2" id="_x0000_t202" coordsize="21600,21600" o:spt="202" path="m,l,21600r21600,l21600,xe">
              <v:stroke joinstyle="miter"/>
              <v:path gradientshapeok="t" o:connecttype="rect"/>
            </v:shapetype>
            <v:shape id="MSIPCM6ef545b89e28035f5e2f5a5b" o:spid="_x0000_s1026" type="#_x0000_t202" alt="{&quot;HashCode&quot;:-1095433571,&quot;Height&quot;:841.0,&quot;Width&quot;:594.0,&quot;Placement&quot;:&quot;Header&quot;,&quot;Index&quot;:&quot;Primary&quot;,&quot;Section&quot;:1,&quot;Top&quot;:0.0,&quot;Left&quot;:0.0}" style="position:absolute;left:0;text-align:left;margin-left:0;margin-top:15pt;width:594.9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" o:allowincell="f" filled="f" stroked="f" strokeweight=".5pt">
              <v:textbox inset=",0,20pt,0">
                <w:txbxContent>
                  <w:p w14:paraId="100BBB4C" w14:textId="74711B24" w:rsidR="003C6BFC" w:rsidRPr="003C6BFC" w:rsidRDefault="003C6BFC" w:rsidP="003C6BFC">
                    <w:pPr>
                      <w:spacing w:before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D250D"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14="http://schemas.microsoft.com/office/drawing/2010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A2C476" w14:textId="77777777" w:rsidR="006D250D" w:rsidRPr="00471E1E" w:rsidRDefault="006D250D" w:rsidP="00794BAE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0BA667" id="Tekstboks 11" o:spid="_x0000_s1027" type="#_x0000_t202" style="position:absolute;left:0;text-align:left;margin-left:-3.85pt;margin-top:-3.1pt;width:126pt;height: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" filled="f" stroked="f">
              <v:textbox>
                <w:txbxContent>
                  <w:p w14:paraId="02A2C476" w14:textId="77777777" w:rsidR="006D250D" w:rsidRPr="00471E1E" w:rsidRDefault="006D250D" w:rsidP="00794BAE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4EF0E69" w14:textId="77777777" w:rsidR="00B4478A" w:rsidRDefault="00B4478A" w:rsidP="00471E1E">
    <w:pPr>
      <w:ind w:left="7371" w:firstLine="20"/>
    </w:pPr>
  </w:p>
  <w:p w14:paraId="2208A17F" w14:textId="77777777" w:rsidR="006D250D" w:rsidRDefault="006D250D" w:rsidP="00471E1E">
    <w:pPr>
      <w:ind w:left="79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95B3F64"/>
    <w:multiLevelType w:val="hybridMultilevel"/>
    <w:tmpl w:val="26E4809A"/>
    <w:lvl w:ilvl="0" w:tplc="38907E36">
      <w:start w:val="1"/>
      <w:numFmt w:val="decimal"/>
      <w:lvlText w:val="%1."/>
      <w:lvlJc w:val="left"/>
      <w:pPr>
        <w:ind w:left="360" w:hanging="360"/>
      </w:pPr>
    </w:lvl>
    <w:lvl w:ilvl="1" w:tplc="7CAA168A">
      <w:start w:val="1"/>
      <w:numFmt w:val="lowerLetter"/>
      <w:lvlText w:val="%2."/>
      <w:lvlJc w:val="left"/>
      <w:pPr>
        <w:ind w:left="1080" w:hanging="360"/>
      </w:pPr>
    </w:lvl>
    <w:lvl w:ilvl="2" w:tplc="1DE8BE48">
      <w:start w:val="1"/>
      <w:numFmt w:val="lowerRoman"/>
      <w:lvlText w:val="%3."/>
      <w:lvlJc w:val="right"/>
      <w:pPr>
        <w:ind w:left="1800" w:hanging="180"/>
      </w:pPr>
    </w:lvl>
    <w:lvl w:ilvl="3" w:tplc="708E6C6E">
      <w:start w:val="1"/>
      <w:numFmt w:val="decimal"/>
      <w:lvlText w:val="%4."/>
      <w:lvlJc w:val="left"/>
      <w:pPr>
        <w:ind w:left="2520" w:hanging="360"/>
      </w:pPr>
    </w:lvl>
    <w:lvl w:ilvl="4" w:tplc="527E0904">
      <w:start w:val="1"/>
      <w:numFmt w:val="lowerLetter"/>
      <w:lvlText w:val="%5."/>
      <w:lvlJc w:val="left"/>
      <w:pPr>
        <w:ind w:left="3240" w:hanging="360"/>
      </w:pPr>
    </w:lvl>
    <w:lvl w:ilvl="5" w:tplc="52E445B4">
      <w:start w:val="1"/>
      <w:numFmt w:val="lowerRoman"/>
      <w:lvlText w:val="%6."/>
      <w:lvlJc w:val="right"/>
      <w:pPr>
        <w:ind w:left="3960" w:hanging="180"/>
      </w:pPr>
    </w:lvl>
    <w:lvl w:ilvl="6" w:tplc="7D640572">
      <w:start w:val="1"/>
      <w:numFmt w:val="decimal"/>
      <w:lvlText w:val="%7."/>
      <w:lvlJc w:val="left"/>
      <w:pPr>
        <w:ind w:left="4680" w:hanging="360"/>
      </w:pPr>
    </w:lvl>
    <w:lvl w:ilvl="7" w:tplc="36F02284">
      <w:start w:val="1"/>
      <w:numFmt w:val="lowerLetter"/>
      <w:lvlText w:val="%8."/>
      <w:lvlJc w:val="left"/>
      <w:pPr>
        <w:ind w:left="5400" w:hanging="360"/>
      </w:pPr>
    </w:lvl>
    <w:lvl w:ilvl="8" w:tplc="71B6D6EA">
      <w:start w:val="1"/>
      <w:numFmt w:val="lowerRoman"/>
      <w:lvlText w:val="%9."/>
      <w:lvlJc w:val="right"/>
      <w:pPr>
        <w:ind w:left="6120" w:hanging="180"/>
      </w:pPr>
    </w:lvl>
  </w:abstractNum>
  <w:num w:numId="1" w16cid:durableId="827667591">
    <w:abstractNumId w:val="9"/>
  </w:num>
  <w:num w:numId="2" w16cid:durableId="157383729">
    <w:abstractNumId w:val="4"/>
  </w:num>
  <w:num w:numId="3" w16cid:durableId="1706368053">
    <w:abstractNumId w:val="6"/>
  </w:num>
  <w:num w:numId="4" w16cid:durableId="151261698">
    <w:abstractNumId w:val="5"/>
  </w:num>
  <w:num w:numId="5" w16cid:durableId="540171548">
    <w:abstractNumId w:val="0"/>
  </w:num>
  <w:num w:numId="6" w16cid:durableId="806432610">
    <w:abstractNumId w:val="7"/>
  </w:num>
  <w:num w:numId="7" w16cid:durableId="1942836164">
    <w:abstractNumId w:val="8"/>
  </w:num>
  <w:num w:numId="8" w16cid:durableId="1473787322">
    <w:abstractNumId w:val="1"/>
  </w:num>
  <w:num w:numId="9" w16cid:durableId="1940018993">
    <w:abstractNumId w:val="1"/>
  </w:num>
  <w:num w:numId="10" w16cid:durableId="1893810460">
    <w:abstractNumId w:val="3"/>
  </w:num>
  <w:num w:numId="11" w16cid:durableId="6535287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03706"/>
    <w:rsid w:val="00025399"/>
    <w:rsid w:val="00030426"/>
    <w:rsid w:val="00031A3A"/>
    <w:rsid w:val="00035418"/>
    <w:rsid w:val="00043F3B"/>
    <w:rsid w:val="0004434C"/>
    <w:rsid w:val="00046FBF"/>
    <w:rsid w:val="0005475F"/>
    <w:rsid w:val="0007381F"/>
    <w:rsid w:val="00074163"/>
    <w:rsid w:val="000842CC"/>
    <w:rsid w:val="000968F4"/>
    <w:rsid w:val="000A22E1"/>
    <w:rsid w:val="000B2196"/>
    <w:rsid w:val="000B27A1"/>
    <w:rsid w:val="000B2D2D"/>
    <w:rsid w:val="000C6A45"/>
    <w:rsid w:val="000C6B79"/>
    <w:rsid w:val="000D55BA"/>
    <w:rsid w:val="000E01C1"/>
    <w:rsid w:val="000E4D93"/>
    <w:rsid w:val="000E5EA4"/>
    <w:rsid w:val="0010211D"/>
    <w:rsid w:val="001137C0"/>
    <w:rsid w:val="00137EB1"/>
    <w:rsid w:val="00140387"/>
    <w:rsid w:val="0014399F"/>
    <w:rsid w:val="00147A5F"/>
    <w:rsid w:val="00150433"/>
    <w:rsid w:val="00155799"/>
    <w:rsid w:val="00161F2E"/>
    <w:rsid w:val="00180AF0"/>
    <w:rsid w:val="00180BD7"/>
    <w:rsid w:val="001835B6"/>
    <w:rsid w:val="001A39A2"/>
    <w:rsid w:val="001C39D2"/>
    <w:rsid w:val="001C416B"/>
    <w:rsid w:val="001C45FA"/>
    <w:rsid w:val="001D3AD7"/>
    <w:rsid w:val="001E13B7"/>
    <w:rsid w:val="001E5137"/>
    <w:rsid w:val="00207E7D"/>
    <w:rsid w:val="00215C90"/>
    <w:rsid w:val="00216075"/>
    <w:rsid w:val="00217070"/>
    <w:rsid w:val="0023422D"/>
    <w:rsid w:val="0026541B"/>
    <w:rsid w:val="002668A4"/>
    <w:rsid w:val="00274365"/>
    <w:rsid w:val="00282996"/>
    <w:rsid w:val="00295AD1"/>
    <w:rsid w:val="002A4BD6"/>
    <w:rsid w:val="002A57D3"/>
    <w:rsid w:val="002A7970"/>
    <w:rsid w:val="002B252E"/>
    <w:rsid w:val="002C57DB"/>
    <w:rsid w:val="002D4D04"/>
    <w:rsid w:val="002D6E62"/>
    <w:rsid w:val="002E6EFD"/>
    <w:rsid w:val="002F6153"/>
    <w:rsid w:val="0030160D"/>
    <w:rsid w:val="0030784C"/>
    <w:rsid w:val="003132D9"/>
    <w:rsid w:val="00333D3D"/>
    <w:rsid w:val="00342A68"/>
    <w:rsid w:val="00344351"/>
    <w:rsid w:val="003463F5"/>
    <w:rsid w:val="00366991"/>
    <w:rsid w:val="00384656"/>
    <w:rsid w:val="00391CB3"/>
    <w:rsid w:val="003B2510"/>
    <w:rsid w:val="003B287F"/>
    <w:rsid w:val="003B43C5"/>
    <w:rsid w:val="003C0369"/>
    <w:rsid w:val="003C6BFC"/>
    <w:rsid w:val="003C7915"/>
    <w:rsid w:val="00413CB7"/>
    <w:rsid w:val="00420FAC"/>
    <w:rsid w:val="00422652"/>
    <w:rsid w:val="00424293"/>
    <w:rsid w:val="00431A70"/>
    <w:rsid w:val="00443BB5"/>
    <w:rsid w:val="004608B9"/>
    <w:rsid w:val="00471E1E"/>
    <w:rsid w:val="004720FC"/>
    <w:rsid w:val="004729A5"/>
    <w:rsid w:val="00474360"/>
    <w:rsid w:val="004A1B1B"/>
    <w:rsid w:val="004B579C"/>
    <w:rsid w:val="004C0B7C"/>
    <w:rsid w:val="004D1402"/>
    <w:rsid w:val="004D6B3C"/>
    <w:rsid w:val="004D7A5A"/>
    <w:rsid w:val="004E5DF8"/>
    <w:rsid w:val="004F027B"/>
    <w:rsid w:val="004F6869"/>
    <w:rsid w:val="00501667"/>
    <w:rsid w:val="00547E60"/>
    <w:rsid w:val="0055034D"/>
    <w:rsid w:val="00554DCD"/>
    <w:rsid w:val="005A54F6"/>
    <w:rsid w:val="005B7B9E"/>
    <w:rsid w:val="005B7D54"/>
    <w:rsid w:val="005C6F73"/>
    <w:rsid w:val="005D4895"/>
    <w:rsid w:val="005D6A5F"/>
    <w:rsid w:val="00603083"/>
    <w:rsid w:val="006033EE"/>
    <w:rsid w:val="00603782"/>
    <w:rsid w:val="00611757"/>
    <w:rsid w:val="00617E78"/>
    <w:rsid w:val="00627BA8"/>
    <w:rsid w:val="00631B0F"/>
    <w:rsid w:val="00637182"/>
    <w:rsid w:val="00640D73"/>
    <w:rsid w:val="00652DBA"/>
    <w:rsid w:val="006600E2"/>
    <w:rsid w:val="00661E89"/>
    <w:rsid w:val="00690930"/>
    <w:rsid w:val="00693D74"/>
    <w:rsid w:val="006A2E6B"/>
    <w:rsid w:val="006B7263"/>
    <w:rsid w:val="006C5AC5"/>
    <w:rsid w:val="006D240C"/>
    <w:rsid w:val="006D250D"/>
    <w:rsid w:val="006D34FF"/>
    <w:rsid w:val="006D3C90"/>
    <w:rsid w:val="006D5F23"/>
    <w:rsid w:val="006E374B"/>
    <w:rsid w:val="006E41C5"/>
    <w:rsid w:val="006F292D"/>
    <w:rsid w:val="00735986"/>
    <w:rsid w:val="007477B9"/>
    <w:rsid w:val="00766191"/>
    <w:rsid w:val="007674E2"/>
    <w:rsid w:val="00770C16"/>
    <w:rsid w:val="00772F46"/>
    <w:rsid w:val="007765DB"/>
    <w:rsid w:val="00784997"/>
    <w:rsid w:val="00794BAE"/>
    <w:rsid w:val="007B00A7"/>
    <w:rsid w:val="007B6017"/>
    <w:rsid w:val="007C038E"/>
    <w:rsid w:val="007C15D1"/>
    <w:rsid w:val="007C1844"/>
    <w:rsid w:val="007C5E28"/>
    <w:rsid w:val="007D3B5A"/>
    <w:rsid w:val="007E0667"/>
    <w:rsid w:val="007F6B68"/>
    <w:rsid w:val="007F7BFC"/>
    <w:rsid w:val="00802496"/>
    <w:rsid w:val="0082448C"/>
    <w:rsid w:val="0083071E"/>
    <w:rsid w:val="0083208A"/>
    <w:rsid w:val="00834ACE"/>
    <w:rsid w:val="008402C9"/>
    <w:rsid w:val="00847463"/>
    <w:rsid w:val="00851794"/>
    <w:rsid w:val="008522BA"/>
    <w:rsid w:val="00852F40"/>
    <w:rsid w:val="00854BCC"/>
    <w:rsid w:val="00861065"/>
    <w:rsid w:val="00867B3E"/>
    <w:rsid w:val="00870B5E"/>
    <w:rsid w:val="00872840"/>
    <w:rsid w:val="00873FDF"/>
    <w:rsid w:val="00874882"/>
    <w:rsid w:val="008752B0"/>
    <w:rsid w:val="00891FB2"/>
    <w:rsid w:val="008958BC"/>
    <w:rsid w:val="008A28E0"/>
    <w:rsid w:val="008A4330"/>
    <w:rsid w:val="008B062F"/>
    <w:rsid w:val="008B1088"/>
    <w:rsid w:val="008B5A55"/>
    <w:rsid w:val="008C2587"/>
    <w:rsid w:val="008C6E41"/>
    <w:rsid w:val="008E79B3"/>
    <w:rsid w:val="008F5D03"/>
    <w:rsid w:val="0091644E"/>
    <w:rsid w:val="00917F30"/>
    <w:rsid w:val="009213C9"/>
    <w:rsid w:val="00923DD6"/>
    <w:rsid w:val="00924BBB"/>
    <w:rsid w:val="00940D39"/>
    <w:rsid w:val="00940E98"/>
    <w:rsid w:val="00954D20"/>
    <w:rsid w:val="00955BD5"/>
    <w:rsid w:val="00976DED"/>
    <w:rsid w:val="00977CD0"/>
    <w:rsid w:val="00985921"/>
    <w:rsid w:val="00990101"/>
    <w:rsid w:val="009C163C"/>
    <w:rsid w:val="009E65C8"/>
    <w:rsid w:val="009F3863"/>
    <w:rsid w:val="00A00A17"/>
    <w:rsid w:val="00A05FE3"/>
    <w:rsid w:val="00A158C5"/>
    <w:rsid w:val="00A24E67"/>
    <w:rsid w:val="00A25535"/>
    <w:rsid w:val="00A26389"/>
    <w:rsid w:val="00A27A70"/>
    <w:rsid w:val="00A320CB"/>
    <w:rsid w:val="00A40010"/>
    <w:rsid w:val="00A536AC"/>
    <w:rsid w:val="00A54B88"/>
    <w:rsid w:val="00A57EF5"/>
    <w:rsid w:val="00A818E8"/>
    <w:rsid w:val="00A87F91"/>
    <w:rsid w:val="00A90AF4"/>
    <w:rsid w:val="00AC1E41"/>
    <w:rsid w:val="00AC42B1"/>
    <w:rsid w:val="00AE4E7E"/>
    <w:rsid w:val="00AF1FE4"/>
    <w:rsid w:val="00B02EEB"/>
    <w:rsid w:val="00B105CD"/>
    <w:rsid w:val="00B25EA7"/>
    <w:rsid w:val="00B30C6A"/>
    <w:rsid w:val="00B4478A"/>
    <w:rsid w:val="00B50A31"/>
    <w:rsid w:val="00B576E0"/>
    <w:rsid w:val="00B637E5"/>
    <w:rsid w:val="00B66668"/>
    <w:rsid w:val="00B81F8E"/>
    <w:rsid w:val="00B82508"/>
    <w:rsid w:val="00BA1839"/>
    <w:rsid w:val="00BB1506"/>
    <w:rsid w:val="00BB509B"/>
    <w:rsid w:val="00BC5EB9"/>
    <w:rsid w:val="00BD2578"/>
    <w:rsid w:val="00BD3F26"/>
    <w:rsid w:val="00BE3EE1"/>
    <w:rsid w:val="00BF30A3"/>
    <w:rsid w:val="00BF6062"/>
    <w:rsid w:val="00C01D48"/>
    <w:rsid w:val="00C02F75"/>
    <w:rsid w:val="00C13E5F"/>
    <w:rsid w:val="00C2311C"/>
    <w:rsid w:val="00C3613C"/>
    <w:rsid w:val="00C5291A"/>
    <w:rsid w:val="00C54EC8"/>
    <w:rsid w:val="00C64384"/>
    <w:rsid w:val="00C746F1"/>
    <w:rsid w:val="00C768CF"/>
    <w:rsid w:val="00C86CCD"/>
    <w:rsid w:val="00C87948"/>
    <w:rsid w:val="00C92404"/>
    <w:rsid w:val="00CA24C2"/>
    <w:rsid w:val="00CD7B31"/>
    <w:rsid w:val="00CE2024"/>
    <w:rsid w:val="00CF0CD3"/>
    <w:rsid w:val="00CF3B4B"/>
    <w:rsid w:val="00CF60AD"/>
    <w:rsid w:val="00D04625"/>
    <w:rsid w:val="00D36316"/>
    <w:rsid w:val="00D47184"/>
    <w:rsid w:val="00D47711"/>
    <w:rsid w:val="00D5535F"/>
    <w:rsid w:val="00D6697D"/>
    <w:rsid w:val="00D67062"/>
    <w:rsid w:val="00D72C0E"/>
    <w:rsid w:val="00D80A07"/>
    <w:rsid w:val="00D80A3D"/>
    <w:rsid w:val="00D911DA"/>
    <w:rsid w:val="00D938AF"/>
    <w:rsid w:val="00D942A4"/>
    <w:rsid w:val="00D96F73"/>
    <w:rsid w:val="00DC33AD"/>
    <w:rsid w:val="00DC57BB"/>
    <w:rsid w:val="00DD4524"/>
    <w:rsid w:val="00DF39C8"/>
    <w:rsid w:val="00DF52FF"/>
    <w:rsid w:val="00E209B4"/>
    <w:rsid w:val="00E23C51"/>
    <w:rsid w:val="00E300ED"/>
    <w:rsid w:val="00E308EB"/>
    <w:rsid w:val="00E36D78"/>
    <w:rsid w:val="00E518A7"/>
    <w:rsid w:val="00E539BF"/>
    <w:rsid w:val="00E57DA3"/>
    <w:rsid w:val="00E60066"/>
    <w:rsid w:val="00E66CA2"/>
    <w:rsid w:val="00E742CA"/>
    <w:rsid w:val="00E767A4"/>
    <w:rsid w:val="00E802D1"/>
    <w:rsid w:val="00E95FEE"/>
    <w:rsid w:val="00EA48AE"/>
    <w:rsid w:val="00ED070A"/>
    <w:rsid w:val="00ED7033"/>
    <w:rsid w:val="00EE4B2F"/>
    <w:rsid w:val="00F13587"/>
    <w:rsid w:val="00F166EF"/>
    <w:rsid w:val="00F43290"/>
    <w:rsid w:val="00F45270"/>
    <w:rsid w:val="00F52FC6"/>
    <w:rsid w:val="00F54762"/>
    <w:rsid w:val="00F64DF7"/>
    <w:rsid w:val="00F77008"/>
    <w:rsid w:val="00F80DE3"/>
    <w:rsid w:val="00F8546C"/>
    <w:rsid w:val="00FB35CF"/>
    <w:rsid w:val="00FB6591"/>
    <w:rsid w:val="00FC093E"/>
    <w:rsid w:val="00FC3BCF"/>
    <w:rsid w:val="00FC597E"/>
    <w:rsid w:val="03326013"/>
    <w:rsid w:val="125F70D9"/>
    <w:rsid w:val="1C1B8BFC"/>
    <w:rsid w:val="2A6355F8"/>
    <w:rsid w:val="2CDBF8FB"/>
    <w:rsid w:val="2FBA07E8"/>
    <w:rsid w:val="330AFF67"/>
    <w:rsid w:val="356603DA"/>
    <w:rsid w:val="3634C2B0"/>
    <w:rsid w:val="3A4E87A0"/>
    <w:rsid w:val="43691165"/>
    <w:rsid w:val="49DB555A"/>
    <w:rsid w:val="4D7C0B89"/>
    <w:rsid w:val="63B30F2B"/>
    <w:rsid w:val="64D8D3E4"/>
    <w:rsid w:val="665ED55A"/>
    <w:rsid w:val="74F8AFCD"/>
    <w:rsid w:val="7B44AF1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A156C3E1-E537-4721-B88F-0706FF1A1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8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8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8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8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8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8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4EC8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54EC8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aliases w:val="Standard"/>
    <w:basedOn w:val="Vanligtabell"/>
    <w:uiPriority w:val="39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B04D527214073A4DA5F4936AD6913803" ma:contentTypeVersion="6" ma:contentTypeDescription="Opprett et nytt dokument." ma:contentTypeScope="" ma:versionID="0c29beb4983df8df470bfa6b0fdf393d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fab16cfcbe082fc28e9ec56dc56b608f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baff9dc-4413-4991-8421-1ae8317768ac}" ma:internalName="TaxCatchAll" ma:showField="CatchAllData" ma:web="2a57f988-9ab1-4d86-9746-6a12034c06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baff9dc-4413-4991-8421-1ae8317768ac}" ma:internalName="TaxCatchAllLabel" ma:readOnly="true" ma:showField="CatchAllDataLabel" ma:web="2a57f988-9ab1-4d86-9746-6a12034c06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dc3e2cee46b449c685e6661f528390ad xmlns="1446590e-b397-4948-98cc-2ba3c8972ca4">
      <Terms xmlns="http://schemas.microsoft.com/office/infopath/2007/PartnerControls">
        <TermInfo xmlns="http://schemas.microsoft.com/office/infopath/2007/PartnerControls">
          <TermName xmlns="http://schemas.microsoft.com/office/infopath/2007/PartnerControls">02 Konkurransegrunnlag</TermName>
          <TermId xmlns="http://schemas.microsoft.com/office/infopath/2007/PartnerControls">7e204078-cc47-44d5-a235-a30eea727785</TermId>
        </TermInfo>
      </Terms>
    </dc3e2cee46b449c685e6661f528390ad>
    <ContractDocumentArchivable xmlns="1446590e-b397-4948-98cc-2ba3c8972ca4" xsi:nil="true"/>
    <TaxCatchAll xmlns="1446590e-b397-4948-98cc-2ba3c8972ca4">
      <Value>3</Value>
    </TaxCatchAll>
    <ContractPhaseDocument xmlns="1446590e-b397-4948-98cc-2ba3c8972ca4" xsi:nil="true"/>
    <ContractDocumentSupplier xmlns="1446590e-b397-4948-98cc-2ba3c8972ca4" xsi:nil="true"/>
    <n1f71e6e8f2c42bc8de9b61289a9ae83 xmlns="1446590e-b397-4948-98cc-2ba3c8972ca4">
      <Terms xmlns="http://schemas.microsoft.com/office/infopath/2007/PartnerControls"/>
    </n1f71e6e8f2c42bc8de9b61289a9ae83>
    <ContractType xmlns="1446590e-b397-4948-98cc-2ba3c8972ca4" xsi:nil="true"/>
  </documentManagement>
</p:properties>
</file>

<file path=customXml/itemProps1.xml><?xml version="1.0" encoding="utf-8"?>
<ds:datastoreItem xmlns:ds="http://schemas.openxmlformats.org/officeDocument/2006/customXml" ds:itemID="{99DCF500-2DC5-40C0-9EBD-A0DB8A43ED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10180-47FB-4B2F-9D5E-23B65D2A181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ABA96D-BF3C-4835-A1FB-2948E4619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  <ds:schemaRef ds:uri="1446590e-b397-4948-98cc-2ba3c8972ca4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0</TotalTime>
  <Pages>2</Pages>
  <Words>192</Words>
  <Characters>1019</Characters>
  <Application>Microsoft Office Word</Application>
  <DocSecurity>0</DocSecurity>
  <Lines>8</Lines>
  <Paragraphs>2</Paragraphs>
  <ScaleCrop>false</ScaleCrop>
  <Company>Norsk Helsenett SF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 Vedlegg 11 Tilbudsbrev.docx</dc:title>
  <dc:subject/>
  <dc:creator>Marit Heien Hukkelås</dc:creator>
  <cp:keywords/>
  <cp:lastModifiedBy>Lundberg, Maritha</cp:lastModifiedBy>
  <cp:revision>2</cp:revision>
  <cp:lastPrinted>2011-03-21T08:10:00Z</cp:lastPrinted>
  <dcterms:created xsi:type="dcterms:W3CDTF">2026-05-13T13:40:00Z</dcterms:created>
  <dcterms:modified xsi:type="dcterms:W3CDTF">2026-05-13T13:40:00Z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0x010100EE04A17F31714CF689F55AD2A6CBD71700B04D527214073A4DA5F4936AD6913803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3;#02 Konkurransegrunnlag|7e204078-cc47-44d5-a235-a30eea727785</vt:lpwstr>
  </property>
  <property fmtid="{D5CDD505-2E9C-101B-9397-08002B2CF9AE}" pid="10" name="MSIP_Label_1a76b13f-fdbe-4546-866e-d2e954146504_Enabled">
    <vt:lpwstr>true</vt:lpwstr>
  </property>
  <property fmtid="{D5CDD505-2E9C-101B-9397-08002B2CF9AE}" pid="11" name="MSIP_Label_1a76b13f-fdbe-4546-866e-d2e954146504_SetDate">
    <vt:lpwstr>2021-09-07T12:38:15Z</vt:lpwstr>
  </property>
  <property fmtid="{D5CDD505-2E9C-101B-9397-08002B2CF9AE}" pid="12" name="MSIP_Label_1a76b13f-fdbe-4546-866e-d2e954146504_Method">
    <vt:lpwstr>Privileged</vt:lpwstr>
  </property>
  <property fmtid="{D5CDD505-2E9C-101B-9397-08002B2CF9AE}" pid="13" name="MSIP_Label_1a76b13f-fdbe-4546-866e-d2e954146504_Name">
    <vt:lpwstr>(U)  Intern</vt:lpwstr>
  </property>
  <property fmtid="{D5CDD505-2E9C-101B-9397-08002B2CF9AE}" pid="14" name="MSIP_Label_1a76b13f-fdbe-4546-866e-d2e954146504_SiteId">
    <vt:lpwstr>ea445713-00a8-495f-aafa-26062e969e4f</vt:lpwstr>
  </property>
  <property fmtid="{D5CDD505-2E9C-101B-9397-08002B2CF9AE}" pid="15" name="MSIP_Label_1a76b13f-fdbe-4546-866e-d2e954146504_ActionId">
    <vt:lpwstr>39a9f801-3dd5-4ed8-81fb-3ad10490c6f1</vt:lpwstr>
  </property>
  <property fmtid="{D5CDD505-2E9C-101B-9397-08002B2CF9AE}" pid="16" name="MSIP_Label_1a76b13f-fdbe-4546-866e-d2e954146504_ContentBits">
    <vt:lpwstr>1</vt:lpwstr>
  </property>
</Properties>
</file>